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87042">
        <w:rPr>
          <w:rFonts w:cs="Arial"/>
          <w:b/>
          <w:caps/>
          <w:sz w:val="28"/>
          <w:szCs w:val="28"/>
        </w:rPr>
        <w:t>190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8704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87042">
              <w:rPr>
                <w:rFonts w:cs="Arial"/>
                <w:sz w:val="20"/>
                <w:szCs w:val="20"/>
              </w:rPr>
              <w:t>Ao 41º BPM/I, solicitando rondas policiais nas regiões da Vila Machado, do Jardim Emília, do Jardim Santo Antonio da Boa Vista e do Jardim Colônia.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987042" w:rsidRPr="00987042">
        <w:rPr>
          <w:rFonts w:cs="Arial"/>
        </w:rPr>
        <w:t xml:space="preserve">ao </w:t>
      </w:r>
      <w:r w:rsidR="00987042">
        <w:rPr>
          <w:rFonts w:cs="Arial"/>
        </w:rPr>
        <w:t>41º BPM/I</w:t>
      </w:r>
      <w:r w:rsidR="00987042" w:rsidRPr="00987042">
        <w:rPr>
          <w:rFonts w:cs="Arial"/>
        </w:rPr>
        <w:t xml:space="preserve"> solicitando rondas policiais nas regiões da Vila Machado, do Jardim Emília, do Jardim Santo Antonio da Boa Vista e do Jardim Colônia.</w:t>
      </w:r>
    </w:p>
    <w:p w:rsidR="00987042" w:rsidRDefault="0098704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87042">
        <w:rPr>
          <w:rFonts w:cs="Arial"/>
        </w:rPr>
        <w:t xml:space="preserve">Moradores da </w:t>
      </w:r>
      <w:r w:rsidR="00103EFD">
        <w:rPr>
          <w:rFonts w:cs="Arial"/>
        </w:rPr>
        <w:t>Vila Machado, do Jardim Emília,</w:t>
      </w:r>
      <w:r w:rsidR="00103EFD" w:rsidRPr="00103EFD">
        <w:rPr>
          <w:rFonts w:cs="Arial"/>
        </w:rPr>
        <w:t xml:space="preserve"> </w:t>
      </w:r>
      <w:r w:rsidR="00103EFD">
        <w:rPr>
          <w:rFonts w:cs="Arial"/>
        </w:rPr>
        <w:t>do Jardim Santo Anto</w:t>
      </w:r>
      <w:r w:rsidR="00103EFD" w:rsidRPr="00103EFD">
        <w:rPr>
          <w:rFonts w:cs="Arial"/>
        </w:rPr>
        <w:t xml:space="preserve">nio da Boa Vista e </w:t>
      </w:r>
      <w:r w:rsidR="00103EFD">
        <w:rPr>
          <w:rFonts w:cs="Arial"/>
        </w:rPr>
        <w:t xml:space="preserve">do </w:t>
      </w:r>
      <w:r w:rsidR="00103EFD" w:rsidRPr="00103EFD">
        <w:rPr>
          <w:rFonts w:cs="Arial"/>
        </w:rPr>
        <w:t>Jardim Colônia</w:t>
      </w:r>
      <w:r w:rsidR="00103EFD">
        <w:rPr>
          <w:rFonts w:cs="Arial"/>
        </w:rPr>
        <w:t xml:space="preserve">, bem como </w:t>
      </w:r>
      <w:r w:rsidRPr="00987042">
        <w:rPr>
          <w:rFonts w:cs="Arial"/>
        </w:rPr>
        <w:t>da</w:t>
      </w:r>
      <w:r w:rsidR="00103EFD">
        <w:rPr>
          <w:rFonts w:cs="Arial"/>
        </w:rPr>
        <w:t>s regiões em que estão inseridos esses bairros,</w:t>
      </w:r>
      <w:r w:rsidRPr="00987042">
        <w:rPr>
          <w:rFonts w:cs="Arial"/>
        </w:rPr>
        <w:t xml:space="preserve"> solicitam aumento de rondas policiais para propiciar mais segurança nas comunidades.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987042">
        <w:rPr>
          <w:rFonts w:cs="Arial"/>
        </w:rPr>
        <w:t>desse</w:t>
      </w:r>
      <w:r w:rsidR="00A13270">
        <w:rPr>
          <w:rFonts w:cs="Arial"/>
        </w:rPr>
        <w:t xml:space="preserve"> </w:t>
      </w:r>
      <w:r w:rsidR="00987042">
        <w:rPr>
          <w:rFonts w:cs="Arial"/>
        </w:rPr>
        <w:t>Batalhão de Polícia Militar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B0D8D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987042">
        <w:rPr>
          <w:rFonts w:cs="Arial"/>
        </w:rPr>
        <w:t xml:space="preserve">12 de maio </w:t>
      </w:r>
      <w:r w:rsidR="006E571D">
        <w:rPr>
          <w:rFonts w:cs="Arial"/>
        </w:rPr>
        <w:t>de 2021</w:t>
      </w:r>
      <w:r w:rsidR="002F5766">
        <w:rPr>
          <w:rFonts w:cs="Arial"/>
        </w:rPr>
        <w:t>.</w:t>
      </w:r>
    </w:p>
    <w:p w:rsidR="006E571D" w:rsidRDefault="006E571D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E571D" w:rsidRDefault="006E571D" w:rsidP="006E571D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987042" w:rsidRPr="005D429C" w:rsidRDefault="00987042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987042" w:rsidRDefault="00987042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6E571D" w:rsidRPr="00D75B78" w:rsidRDefault="006E571D" w:rsidP="006E571D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4B0D8D" w:rsidRDefault="004B0D8D" w:rsidP="00073FDB"/>
    <w:sectPr w:rsidR="004B0D8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38A" w:rsidRDefault="0035338A">
      <w:r>
        <w:separator/>
      </w:r>
    </w:p>
  </w:endnote>
  <w:endnote w:type="continuationSeparator" w:id="0">
    <w:p w:rsidR="0035338A" w:rsidRDefault="0035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38A" w:rsidRDefault="0035338A">
      <w:r>
        <w:separator/>
      </w:r>
    </w:p>
  </w:footnote>
  <w:footnote w:type="continuationSeparator" w:id="0">
    <w:p w:rsidR="0035338A" w:rsidRDefault="00353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B970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B970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B9700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B9700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3EFD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B01C1"/>
    <w:rsid w:val="002C4B2B"/>
    <w:rsid w:val="002C5C70"/>
    <w:rsid w:val="002D053B"/>
    <w:rsid w:val="002D3D9E"/>
    <w:rsid w:val="002F02DB"/>
    <w:rsid w:val="002F5766"/>
    <w:rsid w:val="0030168E"/>
    <w:rsid w:val="00317C1A"/>
    <w:rsid w:val="00323F0F"/>
    <w:rsid w:val="00324528"/>
    <w:rsid w:val="00347D5E"/>
    <w:rsid w:val="0035338A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571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87042"/>
    <w:rsid w:val="009A2ABD"/>
    <w:rsid w:val="009B207E"/>
    <w:rsid w:val="009B32F8"/>
    <w:rsid w:val="009D0F6E"/>
    <w:rsid w:val="009D50D4"/>
    <w:rsid w:val="009D512F"/>
    <w:rsid w:val="009E1F05"/>
    <w:rsid w:val="009E6B3F"/>
    <w:rsid w:val="00A11389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9700D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76C9C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C080-344E-4B7C-976D-9CF9B689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20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2019-11-18T12:20:00Z</cp:lastPrinted>
  <dcterms:created xsi:type="dcterms:W3CDTF">2021-05-10T16:06:00Z</dcterms:created>
  <dcterms:modified xsi:type="dcterms:W3CDTF">2021-05-10T16:25:00Z</dcterms:modified>
</cp:coreProperties>
</file>